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80D86" w14:textId="77777777" w:rsidR="00147DF5" w:rsidRDefault="00147DF5" w:rsidP="00E76F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  <w:sz w:val="20"/>
        </w:rPr>
      </w:pPr>
      <w:bookmarkStart w:id="0" w:name="_Hlk482619535"/>
    </w:p>
    <w:p w14:paraId="4A1B7BFC" w14:textId="77777777" w:rsidR="00EC02DD" w:rsidRDefault="00EC02DD" w:rsidP="00E76F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  <w:sz w:val="22"/>
          <w:szCs w:val="22"/>
        </w:rPr>
      </w:pPr>
    </w:p>
    <w:p w14:paraId="2BB2C8B3" w14:textId="04CA540C" w:rsidR="00A7790E" w:rsidRPr="00A7790E" w:rsidRDefault="00A7790E" w:rsidP="00A7790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1" w:name="_Hlk482772048"/>
      <w:r w:rsidRPr="00A7790E">
        <w:rPr>
          <w:b/>
          <w:bCs/>
          <w:sz w:val="24"/>
          <w:szCs w:val="24"/>
        </w:rPr>
        <w:t>WEZWANIE</w:t>
      </w:r>
    </w:p>
    <w:p w14:paraId="195D7663" w14:textId="676BC007" w:rsidR="00A7790E" w:rsidRPr="003C3A4D" w:rsidRDefault="00A7790E" w:rsidP="00A7790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3C3A4D">
        <w:rPr>
          <w:sz w:val="24"/>
          <w:szCs w:val="24"/>
        </w:rPr>
        <w:t>DO WYKONANIA NAŁOŻONEGO PRZEZ SĄD OBOWIĄZKU</w:t>
      </w:r>
    </w:p>
    <w:p w14:paraId="4465FAFB" w14:textId="77777777" w:rsidR="00A7790E" w:rsidRDefault="00A7790E" w:rsidP="003C3A4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7E9D6224" w14:textId="77777777" w:rsidR="00A7790E" w:rsidRDefault="00A7790E" w:rsidP="003C3A4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64E3FC93" w14:textId="77777777" w:rsidR="00A7790E" w:rsidRDefault="00A7790E" w:rsidP="003C3A4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79D98F5E" w14:textId="76CB00A0" w:rsidR="00EF0127" w:rsidRPr="003C3A4D" w:rsidRDefault="00E814EF" w:rsidP="003C3A4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C3A4D">
        <w:rPr>
          <w:sz w:val="24"/>
          <w:szCs w:val="24"/>
        </w:rPr>
        <w:t>Kurator Z</w:t>
      </w:r>
      <w:r w:rsidR="00F92138" w:rsidRPr="003C3A4D">
        <w:rPr>
          <w:sz w:val="24"/>
          <w:szCs w:val="24"/>
        </w:rPr>
        <w:t>awodowy</w:t>
      </w:r>
      <w:bookmarkEnd w:id="0"/>
      <w:r w:rsidR="001B1378">
        <w:rPr>
          <w:sz w:val="24"/>
          <w:szCs w:val="24"/>
        </w:rPr>
        <w:t xml:space="preserve"> </w:t>
      </w:r>
      <w:r w:rsidR="003C3A4D" w:rsidRPr="003C3A4D">
        <w:rPr>
          <w:sz w:val="24"/>
          <w:szCs w:val="24"/>
        </w:rPr>
        <w:t>…</w:t>
      </w:r>
      <w:r w:rsidR="00275D59" w:rsidRPr="003C3A4D">
        <w:rPr>
          <w:sz w:val="24"/>
          <w:szCs w:val="24"/>
        </w:rPr>
        <w:t xml:space="preserve"> Zespołu Kuratorskiej Służby Sądowej</w:t>
      </w:r>
      <w:r w:rsidR="003C3A4D" w:rsidRPr="003C3A4D">
        <w:rPr>
          <w:sz w:val="24"/>
          <w:szCs w:val="24"/>
        </w:rPr>
        <w:t>,</w:t>
      </w:r>
      <w:r w:rsidR="001B6AF8" w:rsidRPr="003C3A4D">
        <w:rPr>
          <w:sz w:val="24"/>
          <w:szCs w:val="24"/>
        </w:rPr>
        <w:t xml:space="preserve"> </w:t>
      </w:r>
      <w:r w:rsidRPr="003C3A4D">
        <w:rPr>
          <w:sz w:val="24"/>
          <w:szCs w:val="24"/>
        </w:rPr>
        <w:t xml:space="preserve">w związku </w:t>
      </w:r>
      <w:r w:rsidR="00EF0127" w:rsidRPr="003C3A4D">
        <w:rPr>
          <w:sz w:val="24"/>
          <w:szCs w:val="24"/>
        </w:rPr>
        <w:br/>
      </w:r>
      <w:r w:rsidRPr="003C3A4D">
        <w:rPr>
          <w:sz w:val="24"/>
          <w:szCs w:val="24"/>
        </w:rPr>
        <w:t>z prowadzonym postępowaniem wykonawczym</w:t>
      </w:r>
      <w:r w:rsidR="003C3A4D" w:rsidRPr="003C3A4D">
        <w:rPr>
          <w:sz w:val="24"/>
          <w:szCs w:val="24"/>
        </w:rPr>
        <w:t>,</w:t>
      </w:r>
      <w:r w:rsidRPr="003C3A4D">
        <w:rPr>
          <w:sz w:val="24"/>
          <w:szCs w:val="24"/>
        </w:rPr>
        <w:t xml:space="preserve"> wzywa ostatecznie do wykonania nałożonego przez Sąd obowiązku:</w:t>
      </w:r>
      <w:r w:rsidR="00147DF5" w:rsidRPr="003C3A4D">
        <w:rPr>
          <w:sz w:val="24"/>
          <w:szCs w:val="24"/>
        </w:rPr>
        <w:t xml:space="preserve"> </w:t>
      </w:r>
    </w:p>
    <w:p w14:paraId="42D7B806" w14:textId="37206643" w:rsidR="00EF0127" w:rsidRPr="003C3A4D" w:rsidRDefault="00EF0127" w:rsidP="00EF01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C3A4D">
        <w:rPr>
          <w:sz w:val="24"/>
          <w:szCs w:val="24"/>
        </w:rPr>
        <w:t xml:space="preserve">  </w:t>
      </w:r>
      <w:r w:rsidRPr="003C3A4D">
        <w:rPr>
          <w:b/>
          <w:sz w:val="24"/>
          <w:szCs w:val="24"/>
        </w:rPr>
        <w:t>Pkt ……….., wyroku z dnia</w:t>
      </w:r>
      <w:r w:rsidRPr="003C3A4D">
        <w:rPr>
          <w:sz w:val="24"/>
          <w:szCs w:val="24"/>
        </w:rPr>
        <w:t xml:space="preserve"> …………</w:t>
      </w:r>
      <w:r w:rsidR="003C3A4D" w:rsidRPr="003C3A4D">
        <w:rPr>
          <w:sz w:val="24"/>
          <w:szCs w:val="24"/>
        </w:rPr>
        <w:t>…..</w:t>
      </w:r>
      <w:r w:rsidRPr="003C3A4D">
        <w:rPr>
          <w:sz w:val="24"/>
          <w:szCs w:val="24"/>
        </w:rPr>
        <w:t>…….</w:t>
      </w:r>
      <w:r w:rsidRPr="003C3A4D">
        <w:rPr>
          <w:b/>
          <w:bCs/>
          <w:sz w:val="24"/>
          <w:szCs w:val="24"/>
        </w:rPr>
        <w:t xml:space="preserve"> roku, sygn. akt </w:t>
      </w:r>
      <w:r w:rsidRPr="003C3A4D">
        <w:rPr>
          <w:sz w:val="24"/>
          <w:szCs w:val="24"/>
        </w:rPr>
        <w:t>…………………..,</w:t>
      </w:r>
    </w:p>
    <w:p w14:paraId="68BB8A9B" w14:textId="4DCCF3C9" w:rsidR="00EF0127" w:rsidRPr="003C3A4D" w:rsidRDefault="00EF0127" w:rsidP="00EF0127">
      <w:pPr>
        <w:jc w:val="both"/>
        <w:rPr>
          <w:sz w:val="24"/>
          <w:szCs w:val="24"/>
        </w:rPr>
      </w:pPr>
      <w:r w:rsidRPr="003C3A4D">
        <w:rPr>
          <w:sz w:val="24"/>
          <w:szCs w:val="24"/>
        </w:rPr>
        <w:t>pod rygorem złożenia przez kuratora do sądu wniosku o: podjęcie warunkowo umorzonego postępowania/zarządzenie kary pozbawienia wolności warunkowo zawieszonej na okres próby/odwołania warunkowego przedterminowego zwolnienia*</w:t>
      </w:r>
      <w:r w:rsidR="00D325F8" w:rsidRPr="003C3A4D">
        <w:rPr>
          <w:sz w:val="24"/>
          <w:szCs w:val="24"/>
        </w:rPr>
        <w:t>.</w:t>
      </w:r>
      <w:r w:rsidRPr="003C3A4D">
        <w:rPr>
          <w:sz w:val="24"/>
          <w:szCs w:val="24"/>
        </w:rPr>
        <w:t xml:space="preserve">  </w:t>
      </w:r>
    </w:p>
    <w:p w14:paraId="04486DFC" w14:textId="2A5E078E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 w:rsidRPr="003C3A4D">
        <w:rPr>
          <w:sz w:val="24"/>
          <w:szCs w:val="24"/>
        </w:rPr>
        <w:br/>
        <w:t>1) informowania sądu lub kuratora o przebiegu okresu próby,</w:t>
      </w:r>
    </w:p>
    <w:p w14:paraId="22C26396" w14:textId="3E864AC0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 w:rsidRPr="003C3A4D">
        <w:rPr>
          <w:sz w:val="24"/>
          <w:szCs w:val="24"/>
        </w:rPr>
        <w:t>2) przeproszenia pokrzywdzonego,</w:t>
      </w:r>
    </w:p>
    <w:p w14:paraId="5CEA9268" w14:textId="7B1C7DFB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 w:rsidRPr="003C3A4D">
        <w:rPr>
          <w:sz w:val="24"/>
          <w:szCs w:val="24"/>
        </w:rPr>
        <w:t>3) wykonywania ciążącego na nim obowiązku łożenia na utrzymanie innej osoby,</w:t>
      </w:r>
    </w:p>
    <w:p w14:paraId="4061D279" w14:textId="71C1F4BF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 w:rsidRPr="003C3A4D">
        <w:rPr>
          <w:sz w:val="24"/>
          <w:szCs w:val="24"/>
        </w:rPr>
        <w:t>4) wykonywania pracy zarobkowej, do nauki lub przygotowania się do zawodu,</w:t>
      </w:r>
    </w:p>
    <w:p w14:paraId="0058A25D" w14:textId="7F8D81E7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 w:rsidRPr="003C3A4D">
        <w:rPr>
          <w:sz w:val="24"/>
          <w:szCs w:val="24"/>
        </w:rPr>
        <w:t>5) powstrzymania się od nadużywania alkoholu lub używania innych środków odurzających,</w:t>
      </w:r>
    </w:p>
    <w:p w14:paraId="7CB1134B" w14:textId="553271D2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 w:rsidRPr="003C3A4D">
        <w:rPr>
          <w:sz w:val="24"/>
          <w:szCs w:val="24"/>
        </w:rPr>
        <w:t>6) poddania się terapii uzależnień,</w:t>
      </w:r>
    </w:p>
    <w:p w14:paraId="5900D901" w14:textId="41431FA2" w:rsidR="00EF0127" w:rsidRPr="003C3A4D" w:rsidRDefault="00EF0127" w:rsidP="00EF0127">
      <w:pPr>
        <w:shd w:val="clear" w:color="auto" w:fill="FFFFFF"/>
        <w:jc w:val="both"/>
        <w:rPr>
          <w:sz w:val="24"/>
          <w:szCs w:val="24"/>
        </w:rPr>
      </w:pPr>
      <w:r w:rsidRPr="003C3A4D">
        <w:rPr>
          <w:sz w:val="24"/>
          <w:szCs w:val="24"/>
        </w:rPr>
        <w:t>7) poddania się terapii, w szczególności psychoterapii lub psychoedukacji,</w:t>
      </w:r>
    </w:p>
    <w:p w14:paraId="4A3EE8ED" w14:textId="6267A028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 w:rsidRPr="003C3A4D">
        <w:rPr>
          <w:sz w:val="24"/>
          <w:szCs w:val="24"/>
        </w:rPr>
        <w:t>8) uczestnictwa w oddziaływaniach korekcyjno-edukacyjnych,</w:t>
      </w:r>
    </w:p>
    <w:p w14:paraId="7FC68823" w14:textId="294983DA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 w:rsidRPr="003C3A4D">
        <w:rPr>
          <w:sz w:val="24"/>
          <w:szCs w:val="24"/>
        </w:rPr>
        <w:t>9) powstrzymania się od przebywania w określonych środowiskach lub miejscach,</w:t>
      </w:r>
    </w:p>
    <w:p w14:paraId="04DCE538" w14:textId="58F9220B" w:rsidR="00EF0127" w:rsidRPr="003C3A4D" w:rsidRDefault="00EF0127" w:rsidP="00EF0127">
      <w:pPr>
        <w:shd w:val="clear" w:color="auto" w:fill="FFFFFF"/>
        <w:jc w:val="both"/>
        <w:rPr>
          <w:sz w:val="24"/>
          <w:szCs w:val="24"/>
        </w:rPr>
      </w:pPr>
      <w:r w:rsidRPr="003C3A4D">
        <w:rPr>
          <w:sz w:val="24"/>
          <w:szCs w:val="24"/>
        </w:rPr>
        <w:t xml:space="preserve">10) powstrzymania się od kontaktowania się z pokrzywdzonym lub innymi osobami </w:t>
      </w:r>
      <w:r w:rsidRPr="003C3A4D">
        <w:rPr>
          <w:sz w:val="24"/>
          <w:szCs w:val="24"/>
        </w:rPr>
        <w:br/>
        <w:t>w określony sposób lub zbliżania się do pokrzywdzonego lub innych osób,</w:t>
      </w:r>
    </w:p>
    <w:p w14:paraId="572D5607" w14:textId="0C650320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 w:rsidRPr="003C3A4D">
        <w:rPr>
          <w:sz w:val="24"/>
          <w:szCs w:val="24"/>
        </w:rPr>
        <w:t>11) opuszczenia lokalu zajmowanego wspólnie z pokrzywdzonym*</w:t>
      </w:r>
    </w:p>
    <w:p w14:paraId="7FDAEF5F" w14:textId="77777777" w:rsidR="00EF0127" w:rsidRPr="003C3A4D" w:rsidRDefault="00EF0127" w:rsidP="00E76F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97B152A" w14:textId="1C31F81A" w:rsidR="00281EFF" w:rsidRPr="008E61C3" w:rsidRDefault="008E61C3" w:rsidP="00E76F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8E61C3">
        <w:rPr>
          <w:sz w:val="20"/>
        </w:rPr>
        <w:t xml:space="preserve">*)zbędne </w:t>
      </w:r>
      <w:r>
        <w:rPr>
          <w:sz w:val="20"/>
        </w:rPr>
        <w:t xml:space="preserve">skreślić lub </w:t>
      </w:r>
      <w:r w:rsidRPr="008E61C3">
        <w:rPr>
          <w:sz w:val="20"/>
        </w:rPr>
        <w:t>usunąć</w:t>
      </w:r>
      <w:r>
        <w:rPr>
          <w:sz w:val="20"/>
        </w:rPr>
        <w:t xml:space="preserve"> w edytorze tekstu</w:t>
      </w:r>
    </w:p>
    <w:bookmarkEnd w:id="1"/>
    <w:p w14:paraId="7B95A629" w14:textId="1DCC54A3" w:rsidR="001B6AF8" w:rsidRPr="00EF0127" w:rsidRDefault="001B6AF8" w:rsidP="001B6AF8">
      <w:pPr>
        <w:jc w:val="both"/>
        <w:rPr>
          <w:sz w:val="24"/>
          <w:szCs w:val="24"/>
        </w:rPr>
      </w:pPr>
    </w:p>
    <w:p w14:paraId="371461B7" w14:textId="31F97381" w:rsidR="001B6AF8" w:rsidRPr="00EF0127" w:rsidRDefault="00A94EB7" w:rsidP="001B6A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EF0127">
        <w:rPr>
          <w:sz w:val="24"/>
          <w:szCs w:val="24"/>
        </w:rPr>
        <w:t>Dyżur kuratora</w:t>
      </w:r>
      <w:r w:rsidR="00EF0127" w:rsidRPr="00EF0127">
        <w:rPr>
          <w:sz w:val="24"/>
          <w:szCs w:val="24"/>
        </w:rPr>
        <w:t>: pon., wt., śr., czw., pt. (niewłaściwe skreśl)</w:t>
      </w:r>
    </w:p>
    <w:p w14:paraId="49D0FA46" w14:textId="5B1E6465" w:rsidR="00EF0127" w:rsidRPr="00EF0127" w:rsidRDefault="00EF0127" w:rsidP="001B6A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  <w:sz w:val="24"/>
          <w:szCs w:val="24"/>
        </w:rPr>
      </w:pPr>
      <w:r>
        <w:rPr>
          <w:sz w:val="24"/>
          <w:szCs w:val="24"/>
        </w:rPr>
        <w:t>t</w:t>
      </w:r>
      <w:r w:rsidRPr="00EF0127">
        <w:rPr>
          <w:sz w:val="24"/>
          <w:szCs w:val="24"/>
        </w:rPr>
        <w:t>elefon kontaktowy: ………………………</w:t>
      </w:r>
    </w:p>
    <w:sectPr w:rsidR="00EF0127" w:rsidRPr="00EF0127" w:rsidSect="009C3016">
      <w:headerReference w:type="default" r:id="rId7"/>
      <w:footerReference w:type="default" r:id="rId8"/>
      <w:pgSz w:w="11907" w:h="16840" w:code="9"/>
      <w:pgMar w:top="720" w:right="1418" w:bottom="357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46C1C" w14:textId="77777777" w:rsidR="00704034" w:rsidRDefault="00704034">
      <w:r>
        <w:separator/>
      </w:r>
    </w:p>
  </w:endnote>
  <w:endnote w:type="continuationSeparator" w:id="0">
    <w:p w14:paraId="7DB7D658" w14:textId="77777777" w:rsidR="00704034" w:rsidRDefault="0070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47AFD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C5D34" w14:textId="77777777" w:rsidR="00704034" w:rsidRDefault="00704034">
      <w:r>
        <w:separator/>
      </w:r>
    </w:p>
  </w:footnote>
  <w:footnote w:type="continuationSeparator" w:id="0">
    <w:p w14:paraId="2C650E26" w14:textId="77777777" w:rsidR="00704034" w:rsidRDefault="00704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950CC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5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23"/>
    <w:rsid w:val="00055E08"/>
    <w:rsid w:val="00071E0F"/>
    <w:rsid w:val="00102560"/>
    <w:rsid w:val="00105351"/>
    <w:rsid w:val="00105776"/>
    <w:rsid w:val="00115EEF"/>
    <w:rsid w:val="001164B2"/>
    <w:rsid w:val="001168D4"/>
    <w:rsid w:val="00147C80"/>
    <w:rsid w:val="00147DF5"/>
    <w:rsid w:val="00151E35"/>
    <w:rsid w:val="001848E2"/>
    <w:rsid w:val="00195FCE"/>
    <w:rsid w:val="001A10EA"/>
    <w:rsid w:val="001A161A"/>
    <w:rsid w:val="001B1378"/>
    <w:rsid w:val="001B6AF8"/>
    <w:rsid w:val="001C72C1"/>
    <w:rsid w:val="001E1838"/>
    <w:rsid w:val="001F180E"/>
    <w:rsid w:val="00236867"/>
    <w:rsid w:val="00255CDF"/>
    <w:rsid w:val="00275D59"/>
    <w:rsid w:val="00281EFF"/>
    <w:rsid w:val="00286DCA"/>
    <w:rsid w:val="002C4022"/>
    <w:rsid w:val="0030198D"/>
    <w:rsid w:val="00302F64"/>
    <w:rsid w:val="00305CA4"/>
    <w:rsid w:val="00307D37"/>
    <w:rsid w:val="00322E68"/>
    <w:rsid w:val="003442EC"/>
    <w:rsid w:val="00362E6A"/>
    <w:rsid w:val="00383BD6"/>
    <w:rsid w:val="003C3A4D"/>
    <w:rsid w:val="003D2842"/>
    <w:rsid w:val="003D4264"/>
    <w:rsid w:val="004329FA"/>
    <w:rsid w:val="00455D1A"/>
    <w:rsid w:val="00456D75"/>
    <w:rsid w:val="004771A4"/>
    <w:rsid w:val="00487C99"/>
    <w:rsid w:val="004C067B"/>
    <w:rsid w:val="004D29B3"/>
    <w:rsid w:val="004F4DE8"/>
    <w:rsid w:val="004F546D"/>
    <w:rsid w:val="0050211B"/>
    <w:rsid w:val="00534620"/>
    <w:rsid w:val="005761C8"/>
    <w:rsid w:val="00586192"/>
    <w:rsid w:val="00595A1C"/>
    <w:rsid w:val="0061045F"/>
    <w:rsid w:val="0061135F"/>
    <w:rsid w:val="006723DC"/>
    <w:rsid w:val="00677E7D"/>
    <w:rsid w:val="00691D95"/>
    <w:rsid w:val="006958DD"/>
    <w:rsid w:val="006B67CC"/>
    <w:rsid w:val="006C32C7"/>
    <w:rsid w:val="006D3D1F"/>
    <w:rsid w:val="006E57E4"/>
    <w:rsid w:val="00704034"/>
    <w:rsid w:val="00705158"/>
    <w:rsid w:val="00760952"/>
    <w:rsid w:val="007658C5"/>
    <w:rsid w:val="007D3AAC"/>
    <w:rsid w:val="00863C39"/>
    <w:rsid w:val="00883538"/>
    <w:rsid w:val="008904AF"/>
    <w:rsid w:val="008A0A22"/>
    <w:rsid w:val="008A118C"/>
    <w:rsid w:val="008A755D"/>
    <w:rsid w:val="008A7818"/>
    <w:rsid w:val="008A7CDA"/>
    <w:rsid w:val="008C332C"/>
    <w:rsid w:val="008E61C3"/>
    <w:rsid w:val="00907365"/>
    <w:rsid w:val="00944077"/>
    <w:rsid w:val="00946A5A"/>
    <w:rsid w:val="009638E2"/>
    <w:rsid w:val="009652D4"/>
    <w:rsid w:val="009A6843"/>
    <w:rsid w:val="009C3016"/>
    <w:rsid w:val="009D66A1"/>
    <w:rsid w:val="009E1D92"/>
    <w:rsid w:val="009F03C1"/>
    <w:rsid w:val="009F4C94"/>
    <w:rsid w:val="00A14806"/>
    <w:rsid w:val="00A70DD7"/>
    <w:rsid w:val="00A7790E"/>
    <w:rsid w:val="00A94EB7"/>
    <w:rsid w:val="00AA47D7"/>
    <w:rsid w:val="00AA749E"/>
    <w:rsid w:val="00AB77EB"/>
    <w:rsid w:val="00AF1AB2"/>
    <w:rsid w:val="00AF3B17"/>
    <w:rsid w:val="00B014D7"/>
    <w:rsid w:val="00B06337"/>
    <w:rsid w:val="00B22D67"/>
    <w:rsid w:val="00B44B8C"/>
    <w:rsid w:val="00B5195D"/>
    <w:rsid w:val="00B62B37"/>
    <w:rsid w:val="00B768B3"/>
    <w:rsid w:val="00BA16D0"/>
    <w:rsid w:val="00BA2CBC"/>
    <w:rsid w:val="00BB0B6C"/>
    <w:rsid w:val="00BD02C8"/>
    <w:rsid w:val="00BD79B3"/>
    <w:rsid w:val="00BF2522"/>
    <w:rsid w:val="00C074BF"/>
    <w:rsid w:val="00C16878"/>
    <w:rsid w:val="00C232E0"/>
    <w:rsid w:val="00C34B54"/>
    <w:rsid w:val="00C429CA"/>
    <w:rsid w:val="00C50EF8"/>
    <w:rsid w:val="00C5379F"/>
    <w:rsid w:val="00C65D50"/>
    <w:rsid w:val="00C72060"/>
    <w:rsid w:val="00C8549C"/>
    <w:rsid w:val="00C95C06"/>
    <w:rsid w:val="00CA21EC"/>
    <w:rsid w:val="00CB569D"/>
    <w:rsid w:val="00CE106D"/>
    <w:rsid w:val="00D1594F"/>
    <w:rsid w:val="00D23556"/>
    <w:rsid w:val="00D325F8"/>
    <w:rsid w:val="00D36DF8"/>
    <w:rsid w:val="00D416A0"/>
    <w:rsid w:val="00D801CE"/>
    <w:rsid w:val="00D95FD0"/>
    <w:rsid w:val="00DB2100"/>
    <w:rsid w:val="00DD3B3E"/>
    <w:rsid w:val="00DD3F93"/>
    <w:rsid w:val="00DE6223"/>
    <w:rsid w:val="00E075E1"/>
    <w:rsid w:val="00E112A6"/>
    <w:rsid w:val="00E236CD"/>
    <w:rsid w:val="00E70947"/>
    <w:rsid w:val="00E76F0E"/>
    <w:rsid w:val="00E814EF"/>
    <w:rsid w:val="00E8637E"/>
    <w:rsid w:val="00E92DF7"/>
    <w:rsid w:val="00EA048B"/>
    <w:rsid w:val="00EC02DD"/>
    <w:rsid w:val="00EF0127"/>
    <w:rsid w:val="00F00681"/>
    <w:rsid w:val="00F01916"/>
    <w:rsid w:val="00F21257"/>
    <w:rsid w:val="00F34D4B"/>
    <w:rsid w:val="00F37164"/>
    <w:rsid w:val="00F504AA"/>
    <w:rsid w:val="00F5576B"/>
    <w:rsid w:val="00F623DC"/>
    <w:rsid w:val="00F82174"/>
    <w:rsid w:val="00F92138"/>
    <w:rsid w:val="00F9224F"/>
    <w:rsid w:val="00FA0A27"/>
    <w:rsid w:val="00FC2E64"/>
    <w:rsid w:val="00FE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2E20B8"/>
  <w15:chartTrackingRefBased/>
  <w15:docId w15:val="{11023BC9-50E2-4AB2-A782-9574DF0A0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rsid w:val="0028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88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70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9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2223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3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07191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3659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2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840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526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9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814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49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7937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67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066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4544_Wezwanie%20do%20wykonania%20na&#322;o&#380;onego%20obowi&#261;zku%2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20240909_114544_Wezwanie do wykonania nałożonego obowiązku 2</Template>
  <TotalTime>4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dc:description/>
  <cp:lastModifiedBy>Gierszyński Krzysztof</cp:lastModifiedBy>
  <cp:revision>6</cp:revision>
  <cp:lastPrinted>2024-09-09T09:46:00Z</cp:lastPrinted>
  <dcterms:created xsi:type="dcterms:W3CDTF">2024-12-19T11:47:00Z</dcterms:created>
  <dcterms:modified xsi:type="dcterms:W3CDTF">2025-01-31T08:20:00Z</dcterms:modified>
</cp:coreProperties>
</file>